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D09A92C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CE21E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84B2C" w:rsidRPr="00C84B2C">
        <w:rPr>
          <w:b/>
          <w:noProof/>
          <w:sz w:val="24"/>
        </w:rPr>
        <w:t>S5-241550</w:t>
      </w:r>
    </w:p>
    <w:p w14:paraId="7DE93618" w14:textId="0F70BFEB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fldSimple w:instr=" DOCPROPERTY  StartDate  \* MERGEFORMAT ">
        <w:r w:rsidR="00CE21E2" w:rsidRPr="00CE21E2">
          <w:rPr>
            <w:b/>
            <w:noProof/>
            <w:sz w:val="24"/>
            <w:vertAlign w:val="superscript"/>
          </w:rPr>
          <w:t>th</w:t>
        </w:r>
        <w:r w:rsidR="00CE21E2">
          <w:rPr>
            <w:b/>
            <w:noProof/>
            <w:sz w:val="24"/>
          </w:rPr>
          <w:t xml:space="preserve"> </w:t>
        </w:r>
      </w:fldSimple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724A843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C84B2C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D5922F7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E581C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1E581C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E42DA99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612D72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DD01C5" w:rsidRPr="00DD01C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2A13C63" w:rsidR="003D0A48" w:rsidRDefault="00C84B2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84B2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AB3B25" w:rsidR="003D0A48" w:rsidRDefault="00530B5F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0D35116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E581C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2CA15" w14:textId="4C69C257" w:rsidR="000E5FE0" w:rsidRDefault="000E5FE0" w:rsidP="000E5FE0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4A0202">
              <w:t>0</w:t>
            </w:r>
            <w:r>
              <w:t>2 this rule is not followed.</w:t>
            </w:r>
          </w:p>
          <w:p w14:paraId="31A12624" w14:textId="5C5F60CB" w:rsidR="00A2064B" w:rsidRPr="004D6A33" w:rsidRDefault="000E5FE0" w:rsidP="000E5FE0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86230B5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F028F">
              <w:rPr>
                <w:noProof/>
              </w:rPr>
              <w:t>.</w:t>
            </w:r>
            <w:r w:rsidR="00FC1AB0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1E581C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5C81005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5BF6EAF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2A9FD12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5027A87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 0..1</w:t>
            </w:r>
          </w:p>
        </w:tc>
        <w:tc>
          <w:tcPr>
            <w:tcW w:w="2375" w:type="dxa"/>
          </w:tcPr>
          <w:p w14:paraId="363786CE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1E581C" w:rsidRDefault="001E581C" w:rsidP="001E58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1E581C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1771527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74979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20E91E5B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96077A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7E41C38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3BF749C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8D5CCB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0AFAD1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77777777" w:rsidR="001E581C" w:rsidRDefault="001E581C" w:rsidP="001E581C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7F7EC7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5D37805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543BE7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E59D17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77777777" w:rsidR="001E581C" w:rsidRDefault="001E581C" w:rsidP="001E581C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79EA1C9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5586B6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C1C58D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66B3D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65A6E85D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F2D2C7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1E581C" w:rsidRDefault="001E581C" w:rsidP="001E581C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46A8DDA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574C770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49115D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0E65FF6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d= Mobile Country Codes (MCC)|| Mobile Network Codes(MNC) (Ref. 3GPP TS 23.003[12])</w:t>
            </w:r>
          </w:p>
          <w:p w14:paraId="7A040F3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08C9D542" w14:textId="77777777" w:rsidR="001E581C" w:rsidRDefault="001E581C" w:rsidP="001E581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4206F1B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and also the changing rate.</w:t>
            </w:r>
          </w:p>
          <w:p w14:paraId="1F73977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08609C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1..*</w:t>
            </w:r>
          </w:p>
          <w:p w14:paraId="6B123C43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1E581C" w:rsidRDefault="001E581C" w:rsidP="001E581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1E581C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77777777" w:rsidR="001E581C" w:rsidRDefault="001E581C" w:rsidP="001E581C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72940A9C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3467EF1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124C3F44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1223DB7D" w14:textId="77777777" w:rsidR="001E581C" w:rsidRDefault="001E581C" w:rsidP="001E581C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04A7FE57" w14:textId="77777777" w:rsidR="001E581C" w:rsidRDefault="001E581C" w:rsidP="001E581C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1E581C" w:rsidRDefault="001E581C" w:rsidP="001E581C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1E581C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710A055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287B9820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2887BC0C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B4D32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27A83C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711E1BB8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0985864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1E581C" w:rsidRDefault="001E581C" w:rsidP="001E581C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1E0763E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1C8F9A7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77777777" w:rsidR="001E581C" w:rsidRDefault="001E581C" w:rsidP="001E581C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1E581C" w:rsidRDefault="001E581C" w:rsidP="001E58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3D2F4158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1E581C" w:rsidRDefault="001E581C" w:rsidP="001E581C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1E581C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0CEF3829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504A420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BD4DFA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09548A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98DA53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7B5BC7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20C622C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01F014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080218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449E274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254CBE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0A1EDD8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5D24FC2D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1AE9C96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1DEDE67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AAED8BD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0BDBA6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9A3EE68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0B32760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9E7C04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3AC8C27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2D9BC3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31E114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7014C82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850114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2B3D42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7DE52E1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706303D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196AA1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C0818B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DA7D3B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3DBD3F2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02C4C2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5E733D1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5FBF7B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F48034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0A982812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45FB81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9CE49D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9F3D65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475FD03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1C3D0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022CEB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261F564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95E35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21B4C5FB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F1BF957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F39393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1543504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1E581C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0128CC0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5283C87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43A6D6E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28FCC79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F15A66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068E1D56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5081348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1D87CF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93FA27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60A73C13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B88D6E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6516775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9ED68A0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5EFC8A0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1A70AE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05981F4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4DB3F2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A12F9B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B712D9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6E31C59A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67696EA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0E884D2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E038E5B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66E652BD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D010ACE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C085B2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79CAFBF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3C2D0" w14:textId="77777777" w:rsidR="00BC47C0" w:rsidRDefault="00BC47C0">
      <w:r>
        <w:separator/>
      </w:r>
    </w:p>
  </w:endnote>
  <w:endnote w:type="continuationSeparator" w:id="0">
    <w:p w14:paraId="2B12335A" w14:textId="77777777" w:rsidR="00BC47C0" w:rsidRDefault="00BC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AD404" w14:textId="77777777" w:rsidR="00BC47C0" w:rsidRDefault="00BC47C0">
      <w:r>
        <w:separator/>
      </w:r>
    </w:p>
  </w:footnote>
  <w:footnote w:type="continuationSeparator" w:id="0">
    <w:p w14:paraId="62C9A310" w14:textId="77777777" w:rsidR="00BC47C0" w:rsidRDefault="00BC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5FE0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4B27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75D4F"/>
    <w:rsid w:val="004A0202"/>
    <w:rsid w:val="004A2452"/>
    <w:rsid w:val="004A3F9E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0840"/>
    <w:rsid w:val="005D6EAF"/>
    <w:rsid w:val="005E2C44"/>
    <w:rsid w:val="00600FD5"/>
    <w:rsid w:val="00612D72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3449D"/>
    <w:rsid w:val="00941E30"/>
    <w:rsid w:val="009467AC"/>
    <w:rsid w:val="00952903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C47C0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84B2C"/>
    <w:rsid w:val="00C95985"/>
    <w:rsid w:val="00CB0F1E"/>
    <w:rsid w:val="00CC5026"/>
    <w:rsid w:val="00CC68D0"/>
    <w:rsid w:val="00CE21E2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A048B"/>
    <w:rsid w:val="00DA7293"/>
    <w:rsid w:val="00DD01C5"/>
    <w:rsid w:val="00DD2656"/>
    <w:rsid w:val="00DE34CF"/>
    <w:rsid w:val="00E054E2"/>
    <w:rsid w:val="00E13F3D"/>
    <w:rsid w:val="00E23090"/>
    <w:rsid w:val="00E27FCC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77EF"/>
    <w:rsid w:val="00FD7642"/>
    <w:rsid w:val="00FE5815"/>
    <w:rsid w:val="00FF028F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1588</Words>
  <Characters>9058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11</cp:revision>
  <cp:lastPrinted>1899-12-31T23:00:00Z</cp:lastPrinted>
  <dcterms:created xsi:type="dcterms:W3CDTF">2024-03-25T15:04:00Z</dcterms:created>
  <dcterms:modified xsi:type="dcterms:W3CDTF">2024-04-06T16:25:00Z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